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8AD2A" w14:textId="77777777" w:rsidR="00364258" w:rsidRPr="00E93CBA" w:rsidRDefault="008E3D55">
      <w:pPr>
        <w:pStyle w:val="Standard"/>
        <w:shd w:val="clear" w:color="auto" w:fill="FFFFFF"/>
        <w:spacing w:after="150" w:line="360" w:lineRule="auto"/>
        <w:jc w:val="both"/>
        <w:rPr>
          <w:rFonts w:hint="eastAsia"/>
          <w:sz w:val="22"/>
          <w:szCs w:val="22"/>
        </w:rPr>
      </w:pPr>
      <w:r w:rsidRPr="00E93CBA">
        <w:rPr>
          <w:rFonts w:ascii="Calibri" w:hAnsi="Calibri" w:cs="Calibri"/>
          <w:color w:val="000000"/>
          <w:sz w:val="22"/>
          <w:szCs w:val="22"/>
        </w:rPr>
        <w:t xml:space="preserve">  </w:t>
      </w:r>
      <w:r w:rsidRPr="00E93CBA">
        <w:rPr>
          <w:rFonts w:ascii="Calibri" w:hAnsi="Calibri" w:cs="Calibri"/>
          <w:color w:val="000000"/>
          <w:sz w:val="22"/>
          <w:szCs w:val="22"/>
        </w:rPr>
        <w:t xml:space="preserve">                   </w:t>
      </w:r>
      <w:r w:rsidRPr="00E93CBA">
        <w:rPr>
          <w:noProof/>
          <w:sz w:val="22"/>
          <w:szCs w:val="22"/>
        </w:rPr>
        <w:drawing>
          <wp:inline distT="0" distB="0" distL="0" distR="0" wp14:anchorId="1508AD2A" wp14:editId="1508AD2B">
            <wp:extent cx="1228962" cy="684583"/>
            <wp:effectExtent l="0" t="0" r="9288" b="1217"/>
            <wp:docPr id="711727977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2674" r="1" b="1"/>
                    <a:stretch>
                      <a:fillRect/>
                    </a:stretch>
                  </pic:blipFill>
                  <pic:spPr>
                    <a:xfrm>
                      <a:off x="0" y="0"/>
                      <a:ext cx="1228962" cy="6845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E93CBA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</w:t>
      </w:r>
    </w:p>
    <w:p w14:paraId="1508AD2B" w14:textId="77777777" w:rsidR="00364258" w:rsidRPr="00E93CBA" w:rsidRDefault="008E3D55">
      <w:pPr>
        <w:pStyle w:val="Tytu"/>
        <w:spacing w:before="360" w:line="276" w:lineRule="auto"/>
        <w:jc w:val="center"/>
        <w:rPr>
          <w:rFonts w:ascii="Calibri" w:hAnsi="Calibri" w:cs="Calibri"/>
          <w:b/>
          <w:spacing w:val="0"/>
          <w:sz w:val="22"/>
          <w:szCs w:val="22"/>
        </w:rPr>
      </w:pPr>
      <w:r w:rsidRPr="00E93CBA">
        <w:rPr>
          <w:rFonts w:ascii="Calibri" w:hAnsi="Calibri" w:cs="Calibri"/>
          <w:b/>
          <w:spacing w:val="0"/>
          <w:sz w:val="22"/>
          <w:szCs w:val="22"/>
        </w:rPr>
        <w:t>FORMULARZ ZGŁOSZENIA NA KONFERENCJĘ</w:t>
      </w:r>
    </w:p>
    <w:p w14:paraId="1508AD2C" w14:textId="77777777" w:rsidR="00364258" w:rsidRPr="00E93CBA" w:rsidRDefault="008E3D55">
      <w:pPr>
        <w:pStyle w:val="Tytu"/>
        <w:spacing w:before="360" w:line="276" w:lineRule="auto"/>
        <w:jc w:val="center"/>
        <w:rPr>
          <w:rFonts w:ascii="Calibri" w:hAnsi="Calibri" w:cs="Calibri"/>
          <w:b/>
          <w:spacing w:val="0"/>
          <w:sz w:val="22"/>
          <w:szCs w:val="22"/>
        </w:rPr>
      </w:pPr>
      <w:r w:rsidRPr="00E93CBA">
        <w:rPr>
          <w:rFonts w:ascii="Calibri" w:hAnsi="Calibri" w:cs="Calibri"/>
          <w:b/>
          <w:spacing w:val="0"/>
          <w:sz w:val="22"/>
          <w:szCs w:val="22"/>
        </w:rPr>
        <w:t>„ DIALOG SZANSĄ DLA RODZINY DOZNAJĄCEJ PRZEMOCY 2”</w:t>
      </w:r>
    </w:p>
    <w:p w14:paraId="1508AD2D" w14:textId="77777777" w:rsidR="00364258" w:rsidRPr="00E93CBA" w:rsidRDefault="008E3D55">
      <w:pPr>
        <w:pStyle w:val="Nagwek1"/>
        <w:tabs>
          <w:tab w:val="left" w:pos="8789"/>
        </w:tabs>
        <w:spacing w:after="240"/>
        <w:rPr>
          <w:rFonts w:ascii="Calibri" w:hAnsi="Calibri" w:cs="Calibri"/>
          <w:b/>
          <w:color w:val="auto"/>
          <w:sz w:val="22"/>
          <w:szCs w:val="22"/>
        </w:rPr>
      </w:pPr>
      <w:r w:rsidRPr="00E93CBA">
        <w:rPr>
          <w:rFonts w:ascii="Calibri" w:hAnsi="Calibri" w:cs="Calibri"/>
          <w:b/>
          <w:color w:val="auto"/>
          <w:sz w:val="22"/>
          <w:szCs w:val="22"/>
        </w:rPr>
        <w:t xml:space="preserve">Temat: Dialog szansą dla rodziny doznającej </w:t>
      </w:r>
      <w:r w:rsidRPr="00E93CBA">
        <w:rPr>
          <w:rFonts w:ascii="Calibri" w:hAnsi="Calibri" w:cs="Calibri"/>
          <w:b/>
          <w:color w:val="auto"/>
          <w:sz w:val="22"/>
          <w:szCs w:val="22"/>
        </w:rPr>
        <w:t xml:space="preserve">przemocy 2. </w:t>
      </w:r>
    </w:p>
    <w:p w14:paraId="1508AD2E" w14:textId="77777777" w:rsidR="00364258" w:rsidRPr="00E93CBA" w:rsidRDefault="008E3D55">
      <w:pPr>
        <w:pStyle w:val="Nagwek1"/>
        <w:tabs>
          <w:tab w:val="left" w:pos="8789"/>
        </w:tabs>
        <w:spacing w:after="240"/>
        <w:rPr>
          <w:sz w:val="22"/>
          <w:szCs w:val="22"/>
        </w:rPr>
      </w:pPr>
      <w:r w:rsidRPr="00E93CBA">
        <w:rPr>
          <w:rFonts w:ascii="Calibri" w:hAnsi="Calibri" w:cs="Calibri"/>
          <w:b/>
          <w:color w:val="auto"/>
          <w:sz w:val="22"/>
          <w:szCs w:val="22"/>
        </w:rPr>
        <w:t>Termin: 26 września 2024</w:t>
      </w:r>
    </w:p>
    <w:p w14:paraId="1508AD2F" w14:textId="77777777" w:rsidR="00364258" w:rsidRPr="00E93CBA" w:rsidRDefault="008E3D55">
      <w:pPr>
        <w:pStyle w:val="NormalnyWeb"/>
        <w:shd w:val="clear" w:color="auto" w:fill="FFFFFF"/>
        <w:spacing w:before="0"/>
        <w:rPr>
          <w:rFonts w:hint="eastAsia"/>
          <w:sz w:val="22"/>
          <w:szCs w:val="22"/>
        </w:rPr>
      </w:pPr>
      <w:r w:rsidRPr="00E93CBA">
        <w:rPr>
          <w:rFonts w:ascii="Calibri" w:hAnsi="Calibri" w:cs="Calibri"/>
          <w:b/>
          <w:sz w:val="22"/>
          <w:szCs w:val="22"/>
        </w:rPr>
        <w:t>Miejsce:</w:t>
      </w:r>
      <w:r w:rsidRPr="00E93CBA">
        <w:rPr>
          <w:rFonts w:ascii="Calibri" w:hAnsi="Calibri" w:cs="Calibri"/>
          <w:sz w:val="22"/>
          <w:szCs w:val="22"/>
        </w:rPr>
        <w:t xml:space="preserve"> Miejski Ośrodek Kultury w Kobyłce, ul. Jana Pawła II 22</w:t>
      </w:r>
    </w:p>
    <w:p w14:paraId="1508AD30" w14:textId="77777777" w:rsidR="00364258" w:rsidRPr="00E93CBA" w:rsidRDefault="008E3D55" w:rsidP="00CD01B1">
      <w:pPr>
        <w:spacing w:line="276" w:lineRule="auto"/>
        <w:jc w:val="both"/>
        <w:rPr>
          <w:rFonts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 xml:space="preserve">Formularz zgłoszenia (wypełniony czytelnie i podpisany) należy przesłać e-mailem najpóźniej       </w:t>
      </w:r>
      <w:r w:rsidRPr="00E93CBA">
        <w:rPr>
          <w:rFonts w:cs="Calibri"/>
          <w:b/>
          <w:sz w:val="22"/>
          <w:szCs w:val="22"/>
        </w:rPr>
        <w:t>do 23 września 2024 r.</w:t>
      </w:r>
      <w:r w:rsidRPr="00E93CBA">
        <w:rPr>
          <w:rFonts w:cs="Calibri"/>
          <w:sz w:val="22"/>
          <w:szCs w:val="22"/>
        </w:rPr>
        <w:t xml:space="preserve"> na adres: </w:t>
      </w:r>
      <w:r w:rsidRPr="00E93CBA">
        <w:rPr>
          <w:rStyle w:val="Hipercze"/>
          <w:rFonts w:cs="Calibri"/>
          <w:sz w:val="22"/>
          <w:szCs w:val="22"/>
        </w:rPr>
        <w:t>konferencja26.09@gmail.com</w:t>
      </w:r>
    </w:p>
    <w:p w14:paraId="1508AD31" w14:textId="77777777" w:rsidR="00364258" w:rsidRPr="00E93CBA" w:rsidRDefault="008E3D55" w:rsidP="00CD01B1">
      <w:pPr>
        <w:spacing w:line="276" w:lineRule="auto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Warunkiem wzięcia udziału w spotkaniu jest podanie wszystkich danych zawartych w formularzu zgłoszenia oraz wyrażenie wszystkich zgód. Odmowa podania wszystkich danych lub niewyrażenie którejkolwiek zgody jest równoznaczna z brakiem możliwości uczestnictwa w spotkaniu.</w:t>
      </w:r>
    </w:p>
    <w:p w14:paraId="1508AD32" w14:textId="77777777" w:rsidR="00364258" w:rsidRPr="00E93CBA" w:rsidRDefault="008E3D55">
      <w:pPr>
        <w:pStyle w:val="Nagwek1"/>
        <w:spacing w:after="120"/>
        <w:rPr>
          <w:rFonts w:ascii="Calibri" w:hAnsi="Calibri" w:cs="Calibri"/>
          <w:b/>
          <w:color w:val="auto"/>
          <w:sz w:val="22"/>
          <w:szCs w:val="22"/>
        </w:rPr>
      </w:pPr>
      <w:r w:rsidRPr="00E93CBA">
        <w:rPr>
          <w:rFonts w:ascii="Calibri" w:hAnsi="Calibri" w:cs="Calibri"/>
          <w:b/>
          <w:color w:val="auto"/>
          <w:sz w:val="22"/>
          <w:szCs w:val="22"/>
        </w:rPr>
        <w:t>Dane podmiotu kierującego uczestnika na spotkanie:</w:t>
      </w:r>
    </w:p>
    <w:p w14:paraId="1508AD33" w14:textId="77777777" w:rsidR="00364258" w:rsidRPr="00E93CBA" w:rsidRDefault="008E3D55">
      <w:pPr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Nazwa podmiotu: ……………………………………………………………………………………………</w:t>
      </w:r>
    </w:p>
    <w:p w14:paraId="1508AD34" w14:textId="77777777" w:rsidR="00364258" w:rsidRPr="00E93CBA" w:rsidRDefault="00364258">
      <w:pPr>
        <w:rPr>
          <w:rFonts w:cs="Calibri" w:hint="eastAsia"/>
          <w:sz w:val="22"/>
          <w:szCs w:val="22"/>
        </w:rPr>
      </w:pPr>
    </w:p>
    <w:p w14:paraId="1508AD35" w14:textId="3C8B80A6" w:rsidR="00364258" w:rsidRPr="00E93CBA" w:rsidRDefault="008E3D55">
      <w:pPr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……….</w:t>
      </w:r>
    </w:p>
    <w:p w14:paraId="1508AD36" w14:textId="77777777" w:rsidR="00364258" w:rsidRPr="00E93CBA" w:rsidRDefault="00364258">
      <w:pPr>
        <w:rPr>
          <w:rFonts w:cs="Calibri" w:hint="eastAsia"/>
          <w:sz w:val="22"/>
          <w:szCs w:val="22"/>
        </w:rPr>
      </w:pPr>
    </w:p>
    <w:p w14:paraId="1508AD37" w14:textId="09A08788" w:rsidR="00364258" w:rsidRPr="00E93CBA" w:rsidRDefault="008E3D55">
      <w:pPr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 xml:space="preserve">Ulica i numer budynku: </w:t>
      </w:r>
      <w:r w:rsidRPr="00E93CBA">
        <w:rPr>
          <w:rFonts w:cs="Calibri"/>
          <w:sz w:val="22"/>
          <w:szCs w:val="22"/>
        </w:rPr>
        <w:t>……………………………………………………………………………</w:t>
      </w:r>
      <w:r>
        <w:rPr>
          <w:rFonts w:cs="Calibri"/>
          <w:sz w:val="22"/>
          <w:szCs w:val="22"/>
        </w:rPr>
        <w:t>……….</w:t>
      </w:r>
    </w:p>
    <w:p w14:paraId="1508AD38" w14:textId="52F557C7" w:rsidR="00364258" w:rsidRPr="00E93CBA" w:rsidRDefault="008E3D55">
      <w:pPr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Kod pocztowy i miejscowość: ……………..………………………………………………………</w:t>
      </w:r>
      <w:r>
        <w:rPr>
          <w:rFonts w:cs="Calibri"/>
          <w:sz w:val="22"/>
          <w:szCs w:val="22"/>
        </w:rPr>
        <w:t>……….</w:t>
      </w:r>
    </w:p>
    <w:p w14:paraId="1508AD39" w14:textId="045EC10A" w:rsidR="00364258" w:rsidRPr="00E93CBA" w:rsidRDefault="008E3D55">
      <w:pPr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Gmina/Powiat: ………………………………………………………………………………………</w:t>
      </w:r>
      <w:r>
        <w:rPr>
          <w:rFonts w:cs="Calibri"/>
          <w:sz w:val="22"/>
          <w:szCs w:val="22"/>
        </w:rPr>
        <w:t>……...</w:t>
      </w:r>
    </w:p>
    <w:p w14:paraId="1508AD3A" w14:textId="4E6A66CD" w:rsidR="00364258" w:rsidRPr="00E93CBA" w:rsidRDefault="008E3D55">
      <w:pPr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Nr telefonu oraz adres e-mail podmiotu: …………………, ……………………………………………………………………</w:t>
      </w:r>
      <w:r w:rsidR="00CD01B1" w:rsidRPr="00E93CBA">
        <w:rPr>
          <w:rFonts w:cs="Calibri"/>
          <w:sz w:val="22"/>
          <w:szCs w:val="22"/>
        </w:rPr>
        <w:t>…</w:t>
      </w:r>
      <w:r>
        <w:rPr>
          <w:rFonts w:cs="Calibri"/>
          <w:sz w:val="22"/>
          <w:szCs w:val="22"/>
        </w:rPr>
        <w:t>……….</w:t>
      </w:r>
    </w:p>
    <w:p w14:paraId="1508AD3B" w14:textId="77777777" w:rsidR="00364258" w:rsidRPr="00E93CBA" w:rsidRDefault="008E3D55">
      <w:pPr>
        <w:pStyle w:val="Nagwek1"/>
        <w:spacing w:after="120"/>
        <w:rPr>
          <w:rFonts w:ascii="Calibri" w:hAnsi="Calibri" w:cs="Calibri"/>
          <w:b/>
          <w:color w:val="auto"/>
          <w:sz w:val="22"/>
          <w:szCs w:val="22"/>
        </w:rPr>
      </w:pPr>
      <w:r w:rsidRPr="00E93CBA">
        <w:rPr>
          <w:rFonts w:ascii="Calibri" w:hAnsi="Calibri" w:cs="Calibri"/>
          <w:b/>
          <w:color w:val="auto"/>
          <w:sz w:val="22"/>
          <w:szCs w:val="22"/>
        </w:rPr>
        <w:t>Dane uczestnika spotkania:</w:t>
      </w:r>
    </w:p>
    <w:p w14:paraId="1508AD3C" w14:textId="77777777" w:rsidR="00364258" w:rsidRPr="00E93CBA" w:rsidRDefault="008E3D55">
      <w:pPr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Imię i nazwisko: ……………………………………………………………………………………..</w:t>
      </w:r>
    </w:p>
    <w:p w14:paraId="1508AD3D" w14:textId="77777777" w:rsidR="00364258" w:rsidRPr="00E93CBA" w:rsidRDefault="008E3D55">
      <w:pPr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Stanowisko: ………… ………………………………………………………………………………</w:t>
      </w:r>
    </w:p>
    <w:p w14:paraId="1508AD3E" w14:textId="77777777" w:rsidR="00364258" w:rsidRPr="00E93CBA" w:rsidRDefault="008E3D55">
      <w:pPr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Nr telefonu: ………………………………………………………………………………………….</w:t>
      </w:r>
    </w:p>
    <w:p w14:paraId="1508AD3F" w14:textId="77777777" w:rsidR="00364258" w:rsidRPr="00E93CBA" w:rsidRDefault="008E3D55">
      <w:pPr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Adres e-mail uczestnika: ………… …………………………………………………………………</w:t>
      </w:r>
    </w:p>
    <w:p w14:paraId="1508AD40" w14:textId="77777777" w:rsidR="00364258" w:rsidRPr="00E93CBA" w:rsidRDefault="008E3D55">
      <w:pPr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Specjalne potrzeby żywieniowe: TAK/NIE* (jakie) ………………………………………………………………………………………………..</w:t>
      </w:r>
    </w:p>
    <w:p w14:paraId="1508AD41" w14:textId="77777777" w:rsidR="00364258" w:rsidRPr="00E93CBA" w:rsidRDefault="008E3D55">
      <w:pPr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Jeśli posiada Pani/Pan specjalne potrzeby wynikające z niepełnosprawności, prosimy o ich wskazanie. Dzięki temu dostosujemy wsparcie do Pani/Pana potrzeb: …………………………………………………………………</w:t>
      </w:r>
    </w:p>
    <w:p w14:paraId="1508AD42" w14:textId="77777777" w:rsidR="00364258" w:rsidRPr="00E93CBA" w:rsidRDefault="008E3D55">
      <w:pPr>
        <w:pStyle w:val="Nagwek1"/>
        <w:rPr>
          <w:rFonts w:ascii="Calibri" w:hAnsi="Calibri" w:cs="Calibri"/>
          <w:b/>
          <w:bCs/>
          <w:color w:val="auto"/>
          <w:sz w:val="22"/>
          <w:szCs w:val="22"/>
        </w:rPr>
      </w:pPr>
      <w:r w:rsidRPr="00E93CBA">
        <w:rPr>
          <w:rFonts w:ascii="Calibri" w:hAnsi="Calibri" w:cs="Calibri"/>
          <w:b/>
          <w:bCs/>
          <w:color w:val="auto"/>
          <w:sz w:val="22"/>
          <w:szCs w:val="22"/>
        </w:rPr>
        <w:t>Zgoda na przetwarzanie danych osobowych:</w:t>
      </w:r>
    </w:p>
    <w:p w14:paraId="1508AD43" w14:textId="77777777" w:rsidR="00364258" w:rsidRPr="00E93CBA" w:rsidRDefault="008E3D55" w:rsidP="00CD01B1">
      <w:pPr>
        <w:spacing w:line="276" w:lineRule="auto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Ja, niżej podpisana/-ny wyrażam zgodę / * na przetwarzanie moich danych osobowych przez Spółdzielnie Socjalna PODKOWA, Kobyłka ul. Fałata 4a,  w celu udziału w spotkaniu.</w:t>
      </w:r>
    </w:p>
    <w:p w14:paraId="1508AD44" w14:textId="77777777" w:rsidR="00364258" w:rsidRPr="00E93CBA" w:rsidRDefault="008E3D55" w:rsidP="00CD01B1">
      <w:pPr>
        <w:spacing w:line="276" w:lineRule="auto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Informujemy, że Państwa zgoda może zostać cofnięta w dowolnym momencie. Wycofanie zgody nie wpływa na zgodność z prawem przetwarzania, którego dokonano na podstawie zgody przed jej wycofaniem.</w:t>
      </w:r>
    </w:p>
    <w:p w14:paraId="1508AD45" w14:textId="77777777" w:rsidR="00364258" w:rsidRPr="00E93CBA" w:rsidRDefault="008E3D55">
      <w:pPr>
        <w:spacing w:before="240" w:after="120"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Data i czytelny podpis osoby wyrażającej zgodę ………………………………………………………………………………….</w:t>
      </w:r>
    </w:p>
    <w:p w14:paraId="1508AD46" w14:textId="449FE905" w:rsidR="00364258" w:rsidRPr="00E93CBA" w:rsidRDefault="008E3D55" w:rsidP="00CD01B1">
      <w:pPr>
        <w:spacing w:before="240" w:after="120" w:line="276" w:lineRule="auto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lastRenderedPageBreak/>
        <w:t xml:space="preserve">Wyrażam zgodę / * na wykorzystanie mojego wizerunku przez Spółdzielnię Socjalną PODKOWA </w:t>
      </w:r>
      <w:r w:rsidR="00CD01B1" w:rsidRPr="00E93CBA">
        <w:rPr>
          <w:rFonts w:cs="Calibri"/>
          <w:sz w:val="22"/>
          <w:szCs w:val="22"/>
        </w:rPr>
        <w:br/>
      </w:r>
      <w:r w:rsidRPr="00E93CBA">
        <w:rPr>
          <w:rFonts w:cs="Calibri"/>
          <w:sz w:val="22"/>
          <w:szCs w:val="22"/>
        </w:rPr>
        <w:t xml:space="preserve">w celu informacyjnym i promocyjnym. Zgoda obejmuje wykorzystanie, utrwalanie, obróbkę </w:t>
      </w:r>
      <w:r w:rsidR="00CD01B1" w:rsidRPr="00E93CBA">
        <w:rPr>
          <w:rFonts w:cs="Calibri"/>
          <w:sz w:val="22"/>
          <w:szCs w:val="22"/>
        </w:rPr>
        <w:br/>
      </w:r>
      <w:r w:rsidRPr="00E93CBA">
        <w:rPr>
          <w:rFonts w:cs="Calibri"/>
          <w:sz w:val="22"/>
          <w:szCs w:val="22"/>
        </w:rPr>
        <w:t>i rozpowszechnianie wizerunku utrwalonego na zdjęciach i filmach.</w:t>
      </w:r>
    </w:p>
    <w:p w14:paraId="1508AD47" w14:textId="77777777" w:rsidR="00364258" w:rsidRPr="00E93CBA" w:rsidRDefault="008E3D55" w:rsidP="00CD01B1">
      <w:pPr>
        <w:spacing w:line="276" w:lineRule="auto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Informujemy, że Państwa zgoda może zostać cofnięta w dowolnym momencie. Wycofanie zgody nie wpływa na zgodność z prawem przetwarzania, którego dokonano na podstawie zgody przed jej wycofaniem.</w:t>
      </w:r>
    </w:p>
    <w:p w14:paraId="1508AD48" w14:textId="77777777" w:rsidR="00364258" w:rsidRPr="00E93CBA" w:rsidRDefault="008E3D55">
      <w:pPr>
        <w:spacing w:before="240" w:after="120"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 xml:space="preserve">Data i czytelny podpis osoby wyrażającej </w:t>
      </w:r>
    </w:p>
    <w:p w14:paraId="1508AD49" w14:textId="77777777" w:rsidR="00364258" w:rsidRPr="00E93CBA" w:rsidRDefault="008E3D55">
      <w:pPr>
        <w:spacing w:before="240" w:after="120"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zgodę ………………………………………………………………………………………………</w:t>
      </w:r>
    </w:p>
    <w:p w14:paraId="1508AD4A" w14:textId="77777777" w:rsidR="00364258" w:rsidRPr="00E93CBA" w:rsidRDefault="008E3D55">
      <w:pPr>
        <w:pStyle w:val="Nagwek1"/>
        <w:spacing w:after="120"/>
        <w:rPr>
          <w:rFonts w:ascii="Calibri" w:hAnsi="Calibri" w:cs="Calibri"/>
          <w:b/>
          <w:color w:val="auto"/>
          <w:sz w:val="22"/>
          <w:szCs w:val="22"/>
        </w:rPr>
      </w:pPr>
      <w:r w:rsidRPr="00E93CBA">
        <w:rPr>
          <w:rFonts w:ascii="Calibri" w:hAnsi="Calibri" w:cs="Calibri"/>
          <w:b/>
          <w:color w:val="auto"/>
          <w:sz w:val="22"/>
          <w:szCs w:val="22"/>
        </w:rPr>
        <w:t>Oświadczenie i deklaracja osoby zgłaszającej się na spotkanie:</w:t>
      </w:r>
    </w:p>
    <w:p w14:paraId="1508AD4B" w14:textId="77777777" w:rsidR="00364258" w:rsidRPr="00E93CBA" w:rsidRDefault="008E3D55">
      <w:pPr>
        <w:tabs>
          <w:tab w:val="left" w:pos="3719"/>
        </w:tabs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 xml:space="preserve">Jestem świadoma/y, że zgłoszenie udziału nie jest równoznaczne z zakwalifikowaniem się na spotkanie. </w:t>
      </w:r>
    </w:p>
    <w:p w14:paraId="1508AD4C" w14:textId="77777777" w:rsidR="00364258" w:rsidRPr="00E93CBA" w:rsidRDefault="008E3D55">
      <w:pPr>
        <w:tabs>
          <w:tab w:val="left" w:pos="3719"/>
        </w:tabs>
        <w:spacing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Ja, niżej podpisana/y, deklaruję chęć udziału w spotkaniu w przypadku zakwalifikowania.</w:t>
      </w:r>
    </w:p>
    <w:p w14:paraId="1508AD4D" w14:textId="77777777" w:rsidR="00364258" w:rsidRPr="00E93CBA" w:rsidRDefault="008E3D55">
      <w:pPr>
        <w:spacing w:before="360" w:after="120"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 xml:space="preserve">Data i czytelny podpis osoby zgłaszającej się na </w:t>
      </w:r>
    </w:p>
    <w:p w14:paraId="1508AD4E" w14:textId="0405B9BA" w:rsidR="00364258" w:rsidRPr="00E93CBA" w:rsidRDefault="00E93CBA">
      <w:pPr>
        <w:spacing w:before="360" w:after="120" w:line="276" w:lineRule="auto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konferencję</w:t>
      </w:r>
      <w:r w:rsidR="008E3D55" w:rsidRPr="00E93CBA">
        <w:rPr>
          <w:rFonts w:cs="Calibri"/>
          <w:sz w:val="22"/>
          <w:szCs w:val="22"/>
        </w:rPr>
        <w:t xml:space="preserve"> </w:t>
      </w:r>
      <w:r w:rsidR="008E3D55" w:rsidRPr="00E93CBA">
        <w:rPr>
          <w:rFonts w:cs="Calibri"/>
          <w:sz w:val="22"/>
          <w:szCs w:val="22"/>
        </w:rPr>
        <w:t>…………………………………………………………………</w:t>
      </w:r>
    </w:p>
    <w:p w14:paraId="1508AD4F" w14:textId="77777777" w:rsidR="00364258" w:rsidRPr="00E93CBA" w:rsidRDefault="008E3D55">
      <w:pPr>
        <w:pStyle w:val="Nagwek1"/>
        <w:rPr>
          <w:rFonts w:ascii="Calibri" w:hAnsi="Calibri" w:cs="Calibri"/>
          <w:b/>
          <w:color w:val="auto"/>
          <w:sz w:val="22"/>
          <w:szCs w:val="22"/>
        </w:rPr>
      </w:pPr>
      <w:r w:rsidRPr="00E93CBA">
        <w:rPr>
          <w:rFonts w:ascii="Calibri" w:hAnsi="Calibri" w:cs="Calibri"/>
          <w:b/>
          <w:color w:val="auto"/>
          <w:sz w:val="22"/>
          <w:szCs w:val="22"/>
        </w:rPr>
        <w:t>KLAUZULA INFORMACYJNA</w:t>
      </w:r>
    </w:p>
    <w:p w14:paraId="1508AD50" w14:textId="77777777" w:rsidR="00364258" w:rsidRPr="00E93CBA" w:rsidRDefault="008E3D55">
      <w:pPr>
        <w:spacing w:before="120"/>
        <w:rPr>
          <w:rFonts w:hint="eastAsia"/>
          <w:sz w:val="22"/>
          <w:szCs w:val="22"/>
        </w:rPr>
      </w:pPr>
      <w:r w:rsidRPr="00E93CBA">
        <w:rPr>
          <w:rFonts w:cs="Calibri"/>
          <w:b/>
          <w:sz w:val="22"/>
          <w:szCs w:val="22"/>
        </w:rPr>
        <w:t xml:space="preserve">Administratorem danych osobowych jest Spółdzielnia Socjalna PODKOWA, </w:t>
      </w:r>
      <w:r w:rsidRPr="00E93CBA">
        <w:rPr>
          <w:rFonts w:cs="Calibri"/>
          <w:sz w:val="22"/>
          <w:szCs w:val="22"/>
        </w:rPr>
        <w:t xml:space="preserve">ul. Fałata 4a, </w:t>
      </w:r>
    </w:p>
    <w:p w14:paraId="1508AD51" w14:textId="0908F380" w:rsidR="00364258" w:rsidRPr="00E93CBA" w:rsidRDefault="008E3D55">
      <w:pPr>
        <w:spacing w:before="120"/>
        <w:rPr>
          <w:rFonts w:cs="Calibri"/>
          <w:sz w:val="22"/>
          <w:szCs w:val="22"/>
        </w:rPr>
      </w:pPr>
      <w:r w:rsidRPr="00E93CBA">
        <w:rPr>
          <w:rFonts w:cs="Calibri"/>
          <w:sz w:val="22"/>
          <w:szCs w:val="22"/>
        </w:rPr>
        <w:t xml:space="preserve">05-230 Kobyłka, tel. 608 662 458, e-mail: </w:t>
      </w:r>
      <w:hyperlink r:id="rId8" w:history="1">
        <w:r w:rsidR="00CD01B1" w:rsidRPr="00E93CBA">
          <w:rPr>
            <w:rStyle w:val="Hipercze"/>
            <w:rFonts w:cs="Calibri"/>
            <w:sz w:val="22"/>
            <w:szCs w:val="22"/>
          </w:rPr>
          <w:t>spoldzielnia.socjalna.podkowa@gmail.com</w:t>
        </w:r>
      </w:hyperlink>
    </w:p>
    <w:p w14:paraId="575B3A66" w14:textId="77777777" w:rsidR="00CD01B1" w:rsidRPr="00E93CBA" w:rsidRDefault="00CD01B1">
      <w:pPr>
        <w:spacing w:before="120"/>
        <w:rPr>
          <w:rFonts w:hint="eastAsia"/>
          <w:sz w:val="22"/>
          <w:szCs w:val="22"/>
        </w:rPr>
      </w:pPr>
    </w:p>
    <w:p w14:paraId="1508AD53" w14:textId="77777777" w:rsidR="00364258" w:rsidRPr="00E93CBA" w:rsidRDefault="008E3D55">
      <w:pPr>
        <w:spacing w:before="120"/>
        <w:rPr>
          <w:rFonts w:cs="Calibri" w:hint="eastAsia"/>
          <w:b/>
          <w:sz w:val="22"/>
          <w:szCs w:val="22"/>
        </w:rPr>
      </w:pPr>
      <w:r w:rsidRPr="00E93CBA">
        <w:rPr>
          <w:rFonts w:cs="Calibri"/>
          <w:b/>
          <w:sz w:val="22"/>
          <w:szCs w:val="22"/>
        </w:rPr>
        <w:t>Pani/Pana dane osobowe:</w:t>
      </w:r>
    </w:p>
    <w:p w14:paraId="1508AD54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1.</w:t>
      </w:r>
      <w:r w:rsidRPr="00E93CBA">
        <w:rPr>
          <w:rFonts w:cs="Calibri"/>
          <w:sz w:val="22"/>
          <w:szCs w:val="22"/>
        </w:rPr>
        <w:tab/>
        <w:t xml:space="preserve">będą przetwarzane w celu udziału w spotkaniu na podstawie art. 6 ust. 1 lit. a, 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o pomocy społecznej, </w:t>
      </w:r>
    </w:p>
    <w:p w14:paraId="1508AD55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2.</w:t>
      </w:r>
      <w:r w:rsidRPr="00E93CBA">
        <w:rPr>
          <w:rFonts w:cs="Calibri"/>
          <w:sz w:val="22"/>
          <w:szCs w:val="22"/>
        </w:rPr>
        <w:tab/>
        <w:t>mogą być powierzone wykonawcy, który będzie realizował zlecenie,</w:t>
      </w:r>
    </w:p>
    <w:p w14:paraId="1508AD56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3.</w:t>
      </w:r>
      <w:r w:rsidRPr="00E93CBA">
        <w:rPr>
          <w:rFonts w:cs="Calibri"/>
          <w:sz w:val="22"/>
          <w:szCs w:val="22"/>
        </w:rPr>
        <w:tab/>
        <w:t>mogą być udostępnione podmiotom uprawnionym do ich otrzymania na podstawie przepisów prawa,</w:t>
      </w:r>
    </w:p>
    <w:p w14:paraId="1508AD57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4.</w:t>
      </w:r>
      <w:r w:rsidRPr="00E93CBA">
        <w:rPr>
          <w:rFonts w:cs="Calibri"/>
          <w:sz w:val="22"/>
          <w:szCs w:val="22"/>
        </w:rPr>
        <w:tab/>
        <w:t>będą przechowywane nie dłużej, niż to wynika z przepisów prawa.</w:t>
      </w:r>
    </w:p>
    <w:p w14:paraId="1508AD58" w14:textId="77777777" w:rsidR="00364258" w:rsidRPr="00E93CBA" w:rsidRDefault="008E3D55" w:rsidP="00CD01B1">
      <w:pPr>
        <w:spacing w:before="120"/>
        <w:ind w:left="284" w:hanging="284"/>
        <w:jc w:val="both"/>
        <w:rPr>
          <w:rFonts w:cs="Calibri" w:hint="eastAsia"/>
          <w:b/>
          <w:sz w:val="22"/>
          <w:szCs w:val="22"/>
        </w:rPr>
      </w:pPr>
      <w:r w:rsidRPr="00E93CBA">
        <w:rPr>
          <w:rFonts w:cs="Calibri"/>
          <w:b/>
          <w:sz w:val="22"/>
          <w:szCs w:val="22"/>
        </w:rPr>
        <w:t>W granicach i na zasadach opisanych w przepisach prawa, przysługuje Pani/Panu:</w:t>
      </w:r>
    </w:p>
    <w:p w14:paraId="1508AD59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1.</w:t>
      </w:r>
      <w:r w:rsidRPr="00E93CBA">
        <w:rPr>
          <w:rFonts w:cs="Calibri"/>
          <w:sz w:val="22"/>
          <w:szCs w:val="22"/>
        </w:rPr>
        <w:tab/>
        <w:t>prawo żądania dostępu do swoich danych osobowych, ich sprostowania, usunięcia, ograniczenia przetwarzania lub do wniesienia sprzeciwu wobec przetwarzania,</w:t>
      </w:r>
    </w:p>
    <w:p w14:paraId="1508AD5A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2.</w:t>
      </w:r>
      <w:r w:rsidRPr="00E93CBA">
        <w:rPr>
          <w:rFonts w:cs="Calibri"/>
          <w:sz w:val="22"/>
          <w:szCs w:val="22"/>
        </w:rPr>
        <w:tab/>
        <w:t>prawo wniesienia skargi do organu nadzorczego, którym jest Prezes Urzędu Ochrony Danych Osobowych, w przypadku wątpliwości co do prawidłowości przetwarzania Państwa danych osobowych przez Spółdzielnię Socjalną PODKOWA,</w:t>
      </w:r>
    </w:p>
    <w:p w14:paraId="1508AD5B" w14:textId="77777777" w:rsidR="00364258" w:rsidRPr="00E93CBA" w:rsidRDefault="008E3D55" w:rsidP="00CD01B1">
      <w:pPr>
        <w:ind w:left="284" w:hanging="284"/>
        <w:jc w:val="both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3.</w:t>
      </w:r>
      <w:r w:rsidRPr="00E93CBA">
        <w:rPr>
          <w:rFonts w:cs="Calibri"/>
          <w:sz w:val="22"/>
          <w:szCs w:val="22"/>
        </w:rPr>
        <w:tab/>
        <w:t>prawo do cofnięcia wyrażonej zgody w dowolnym momencie. Wycofanie zgody nie ma wpływu na zgodność z prawem przetwarzania Pani/Pana danych, którego dokonano na podstawie udzielonej zgody przed jej cofnięciem.</w:t>
      </w:r>
    </w:p>
    <w:p w14:paraId="1508AD5C" w14:textId="77777777" w:rsidR="00364258" w:rsidRPr="00E93CBA" w:rsidRDefault="00364258">
      <w:pPr>
        <w:ind w:left="284" w:hanging="284"/>
        <w:rPr>
          <w:rFonts w:cs="Calibri" w:hint="eastAsia"/>
          <w:sz w:val="22"/>
          <w:szCs w:val="22"/>
        </w:rPr>
      </w:pPr>
    </w:p>
    <w:p w14:paraId="1508AD5D" w14:textId="77777777" w:rsidR="00364258" w:rsidRPr="00E93CBA" w:rsidRDefault="008E3D55">
      <w:pPr>
        <w:ind w:left="284" w:hanging="284"/>
        <w:rPr>
          <w:rFonts w:cs="Calibri" w:hint="eastAsia"/>
          <w:sz w:val="22"/>
          <w:szCs w:val="22"/>
        </w:rPr>
      </w:pPr>
      <w:r w:rsidRPr="00E93CBA">
        <w:rPr>
          <w:rFonts w:cs="Calibri"/>
          <w:sz w:val="22"/>
          <w:szCs w:val="22"/>
        </w:rPr>
        <w:t>* niepotrzebne skreślić</w:t>
      </w:r>
    </w:p>
    <w:p w14:paraId="1508AD5E" w14:textId="77777777" w:rsidR="00364258" w:rsidRDefault="00364258">
      <w:pPr>
        <w:pStyle w:val="Standard"/>
        <w:shd w:val="clear" w:color="auto" w:fill="FFFFFF"/>
        <w:spacing w:after="150" w:line="360" w:lineRule="auto"/>
        <w:jc w:val="both"/>
        <w:rPr>
          <w:rFonts w:ascii="Calibri" w:hAnsi="Calibri" w:cs="Calibri"/>
          <w:color w:val="000000"/>
        </w:rPr>
      </w:pPr>
    </w:p>
    <w:sectPr w:rsidR="0036425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8AD30" w14:textId="77777777" w:rsidR="008E3D55" w:rsidRDefault="008E3D55">
      <w:pPr>
        <w:rPr>
          <w:rFonts w:hint="eastAsia"/>
        </w:rPr>
      </w:pPr>
      <w:r>
        <w:separator/>
      </w:r>
    </w:p>
  </w:endnote>
  <w:endnote w:type="continuationSeparator" w:id="0">
    <w:p w14:paraId="1508AD32" w14:textId="77777777" w:rsidR="008E3D55" w:rsidRDefault="008E3D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8AD2C" w14:textId="77777777" w:rsidR="008E3D55" w:rsidRDefault="008E3D5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508AD2E" w14:textId="77777777" w:rsidR="008E3D55" w:rsidRDefault="008E3D5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74567"/>
    <w:multiLevelType w:val="multilevel"/>
    <w:tmpl w:val="9022F49A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484130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64258"/>
    <w:rsid w:val="00364258"/>
    <w:rsid w:val="008E3D55"/>
    <w:rsid w:val="00C6460C"/>
    <w:rsid w:val="00CD01B1"/>
    <w:rsid w:val="00E9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AD2A"/>
  <w15:docId w15:val="{66721D14-2EF0-435A-85F7-D76FE836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uppressAutoHyphens w:val="0"/>
      <w:spacing w:before="240" w:line="251" w:lineRule="auto"/>
      <w:textAlignment w:val="auto"/>
      <w:outlineLvl w:val="0"/>
    </w:pPr>
    <w:rPr>
      <w:rFonts w:ascii="Calibri Light" w:eastAsia="Times New Roman" w:hAnsi="Calibri Light" w:cs="Times New Roman"/>
      <w:color w:val="2F5496"/>
      <w:kern w:val="0"/>
      <w:sz w:val="32"/>
      <w:szCs w:val="3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Standard"/>
    <w:pPr>
      <w:spacing w:before="280" w:after="280"/>
    </w:pPr>
  </w:style>
  <w:style w:type="character" w:customStyle="1" w:styleId="StopkaZnak">
    <w:name w:val="Stopka Znak"/>
    <w:rPr>
      <w:sz w:val="24"/>
      <w:szCs w:val="24"/>
    </w:rPr>
  </w:style>
  <w:style w:type="character" w:customStyle="1" w:styleId="Nagwek2Znak">
    <w:name w:val="Nagłówek 2 Znak"/>
    <w:rPr>
      <w:b/>
      <w:sz w:val="24"/>
      <w:szCs w:val="24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styleId="Nierozpoznanawzmianka">
    <w:name w:val="Unresolved Mention"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kern w:val="0"/>
      <w:sz w:val="32"/>
      <w:szCs w:val="32"/>
      <w:lang w:eastAsia="en-US" w:bidi="ar-SA"/>
    </w:rPr>
  </w:style>
  <w:style w:type="paragraph" w:styleId="Tytu">
    <w:name w:val="Title"/>
    <w:basedOn w:val="Normalny"/>
    <w:next w:val="Normalny"/>
    <w:uiPriority w:val="10"/>
    <w:qFormat/>
    <w:pPr>
      <w:suppressAutoHyphens w:val="0"/>
      <w:contextualSpacing/>
      <w:textAlignment w:val="auto"/>
    </w:pPr>
    <w:rPr>
      <w:rFonts w:ascii="Calibri Light" w:eastAsia="Times New Roman" w:hAnsi="Calibri Light" w:cs="Times New Roman"/>
      <w:spacing w:val="-10"/>
      <w:sz w:val="56"/>
      <w:szCs w:val="56"/>
      <w:lang w:eastAsia="en-US" w:bidi="ar-SA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  <w:lang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ldzielnia.socjalna.podkow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659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Spółdzielnia Podkowa</cp:lastModifiedBy>
  <cp:revision>4</cp:revision>
  <cp:lastPrinted>2024-08-26T14:49:00Z</cp:lastPrinted>
  <dcterms:created xsi:type="dcterms:W3CDTF">2024-09-17T12:29:00Z</dcterms:created>
  <dcterms:modified xsi:type="dcterms:W3CDTF">2024-09-17T13:31:00Z</dcterms:modified>
</cp:coreProperties>
</file>